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Carmarthenshire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Carmarthenshire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Carmarthenshire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Carmarthenshire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Carmarthenshire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Carmarthenshire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Carmarthenshire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Carmarthenshire is estimated to be </w:t>
      </w:r>
      <w:r w:rsidRPr="00773DF7">
        <w:rPr>
          <w:rFonts w:ascii="Libre Franklin Light" w:eastAsia="Times New Roman" w:hAnsi="Libre Franklin Light" w:cs="Calibri Light"/>
          <w:b/>
          <w:bCs/>
          <w:color w:val="C45911" w:themeColor="accent2" w:themeShade="BF"/>
        </w:rPr>
        <w:t xml:space="preserve">£2,658,010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Carmarthenshire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Carmarthenshire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Carmarthenshire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Carmarthenshire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marthe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Carmarthenshire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marthe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Carmarthenshire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Carmarthenshire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marthe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Carmarthenshire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Carmarthenshire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Carmarthenshire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Carmarthenshire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Carmarthenshire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Carmarthenshire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£2,658,010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Carmarthenshire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£895,357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£64,140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£1,604,107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£2,658,010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Carmarthenshire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Carmarthenshire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Carmarthenshire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Carmarthenshire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Carmarthenshire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Carmarthenshire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Carmarthenshire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Carmarthenshire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Carmarthenshire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Carmarthenshire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Carmarthenshire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Carmarthenshire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0E60EF-853A-459F-9400-542ABFF0A5E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